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BFD" w:rsidRDefault="00442BFD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442BFD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442BFD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442BFD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BFD" w:rsidRPr="00B22DF6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442BFD" w:rsidRPr="00091D6D">
        <w:trPr>
          <w:trHeight w:val="319"/>
        </w:trPr>
        <w:tc>
          <w:tcPr>
            <w:tcW w:w="243" w:type="dxa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442BFD" w:rsidRPr="00091D6D">
        <w:trPr>
          <w:cantSplit/>
          <w:trHeight w:val="559"/>
        </w:trPr>
        <w:tc>
          <w:tcPr>
            <w:tcW w:w="243" w:type="dxa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442BFD" w:rsidRPr="00091D6D" w:rsidRDefault="00442BFD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442BFD" w:rsidRPr="00091D6D" w:rsidRDefault="00442BFD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442BFD" w:rsidRPr="00091D6D" w:rsidRDefault="00442BFD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442BFD" w:rsidRDefault="00442BF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42BFD" w:rsidRDefault="00442BF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42BFD" w:rsidRDefault="00442BF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42BFD" w:rsidRDefault="00442BF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42BFD" w:rsidRDefault="00442BF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42BFD" w:rsidRDefault="00442BF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42BFD" w:rsidRDefault="00442BF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42BFD" w:rsidRDefault="00442BF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42BFD" w:rsidRDefault="00442BF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42BFD" w:rsidRPr="00CB22DA" w:rsidRDefault="00442BFD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442BFD" w:rsidRDefault="00442BFD">
      <w:pPr>
        <w:rPr>
          <w:rFonts w:ascii="Arial Narrow" w:hAnsi="Arial Narrow"/>
          <w:b/>
          <w:bCs/>
          <w:sz w:val="22"/>
          <w:szCs w:val="22"/>
        </w:rPr>
      </w:pPr>
    </w:p>
    <w:p w:rsidR="00442BFD" w:rsidRDefault="00442BFD">
      <w:pPr>
        <w:rPr>
          <w:rFonts w:ascii="Arial Narrow" w:hAnsi="Arial Narrow"/>
          <w:b/>
          <w:bCs/>
          <w:sz w:val="22"/>
          <w:szCs w:val="22"/>
        </w:rPr>
      </w:pPr>
    </w:p>
    <w:p w:rsidR="00442BFD" w:rsidRPr="00976211" w:rsidRDefault="00442BFD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__</w:t>
      </w:r>
      <w:r w:rsidRPr="00023FED">
        <w:rPr>
          <w:rFonts w:ascii="Arial Narrow" w:hAnsi="Arial Narrow"/>
          <w:b/>
          <w:sz w:val="22"/>
          <w:szCs w:val="22"/>
          <w:lang w:val="mk-MK"/>
        </w:rPr>
        <w:t>ОМБУ ЛАЗО МИЦЕВ РАЛЕ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</w:t>
      </w:r>
      <w:r>
        <w:rPr>
          <w:rFonts w:ascii="Arial Narrow" w:hAnsi="Arial Narrow"/>
          <w:sz w:val="22"/>
          <w:szCs w:val="22"/>
          <w:lang w:val="mk-MK"/>
        </w:rPr>
        <w:t xml:space="preserve">________  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442BFD" w:rsidRDefault="00442BFD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>
        <w:rPr>
          <w:rFonts w:ascii="Arial Narrow" w:hAnsi="Arial Narrow"/>
          <w:sz w:val="22"/>
          <w:szCs w:val="22"/>
          <w:lang w:val="mk-MK"/>
        </w:rPr>
        <w:t>Брака Миладиновци бб 415-029</w:t>
      </w:r>
      <w:r w:rsidRPr="00091D6D">
        <w:rPr>
          <w:rFonts w:ascii="Arial Narrow" w:hAnsi="Arial Narrow"/>
          <w:sz w:val="22"/>
          <w:szCs w:val="22"/>
          <w:lang w:val="mk-MK"/>
        </w:rPr>
        <w:t>______________</w:t>
      </w:r>
      <w:r>
        <w:rPr>
          <w:rFonts w:ascii="Arial Narrow" w:hAnsi="Arial Narrow"/>
          <w:sz w:val="22"/>
          <w:szCs w:val="22"/>
          <w:lang w:val="mk-MK"/>
        </w:rPr>
        <w:t>_____</w:t>
      </w:r>
    </w:p>
    <w:p w:rsidR="00442BFD" w:rsidRPr="002E208F" w:rsidRDefault="00442BFD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</w:t>
      </w:r>
      <w:r w:rsidRPr="00023FED">
        <w:rPr>
          <w:rFonts w:ascii="Arial Narrow" w:hAnsi="Arial Narrow"/>
          <w:b/>
          <w:sz w:val="22"/>
          <w:szCs w:val="22"/>
          <w:lang w:val="mk-MK"/>
        </w:rPr>
        <w:t>4011992107770_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 xml:space="preserve">____________________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>01.01-31.12 .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17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442BFD" w:rsidRDefault="00442BFD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:rsidR="00442BFD" w:rsidRDefault="00442BFD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442BFD" w:rsidRDefault="00442BFD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442BFD" w:rsidRPr="00976211" w:rsidRDefault="00442BFD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442BFD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442BFD" w:rsidRPr="00091D6D" w:rsidRDefault="00442BFD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42BFD" w:rsidRPr="00091D6D" w:rsidRDefault="00442BFD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42BFD" w:rsidRPr="00091D6D" w:rsidRDefault="00442BFD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442BFD" w:rsidRPr="00091D6D" w:rsidRDefault="00442BFD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442BFD" w:rsidRPr="00091D6D" w:rsidRDefault="00442BFD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42BFD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42BFD" w:rsidRPr="00091D6D" w:rsidRDefault="00442BFD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42BFD" w:rsidRPr="00091D6D" w:rsidRDefault="00442BF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42BFD" w:rsidRPr="00091D6D" w:rsidRDefault="00442BF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442BFD" w:rsidRPr="00091D6D" w:rsidRDefault="00442BF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442BFD" w:rsidRPr="00091D6D" w:rsidRDefault="00442BF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442BFD" w:rsidRDefault="00442BFD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442BFD" w:rsidRPr="00091D6D" w:rsidRDefault="00442BFD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42BFD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42BFD" w:rsidRPr="00091D6D" w:rsidRDefault="00442BFD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42BFD" w:rsidRPr="00091D6D" w:rsidRDefault="00442BFD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42BFD" w:rsidRPr="00091D6D" w:rsidRDefault="00442BF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442BFD" w:rsidRPr="00091D6D" w:rsidRDefault="00442BF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442BFD" w:rsidRDefault="00442BFD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42BFD" w:rsidRDefault="00442BFD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42BF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442BF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42BFD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42BFD" w:rsidRPr="00091D6D" w:rsidRDefault="00442BF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42BFD" w:rsidRPr="00091D6D" w:rsidRDefault="00442BF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42BFD" w:rsidRPr="00091D6D" w:rsidRDefault="00442BFD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442BFD" w:rsidRPr="00091D6D" w:rsidRDefault="00442BF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42BFD" w:rsidRPr="00091D6D" w:rsidRDefault="00442BF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442BFD" w:rsidRPr="00091D6D" w:rsidRDefault="00442BFD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42BFD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442BFD" w:rsidRPr="000E5B3F" w:rsidRDefault="00442BFD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442BFD" w:rsidRPr="00091D6D" w:rsidRDefault="00442BF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442BFD" w:rsidRPr="00091D6D" w:rsidRDefault="00442BFD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442BFD" w:rsidRPr="00091D6D" w:rsidRDefault="00442BFD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42BFD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442BFD" w:rsidRDefault="00442BF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442BFD" w:rsidRPr="00091D6D" w:rsidRDefault="00442BF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42BF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442BF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42BF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42BF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442BF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42BFD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42BFD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442BFD" w:rsidRPr="005C581B" w:rsidRDefault="00442BFD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442BFD" w:rsidRPr="001F7776" w:rsidRDefault="00442BFD" w:rsidP="00AD5BD3">
            <w:pPr>
              <w:jc w:val="right"/>
              <w:rPr>
                <w:rFonts w:ascii="Times New Roman" w:hAnsi="Times New Roman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442BFD" w:rsidRPr="004B6304" w:rsidRDefault="00442BF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4B6304" w:rsidRDefault="00442BF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442BFD" w:rsidRPr="00091D6D" w:rsidRDefault="00442BF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442BFD" w:rsidRPr="00091D6D" w:rsidRDefault="00442BFD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442BFD" w:rsidRPr="00091D6D" w:rsidRDefault="00442BFD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42BFD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442BFD" w:rsidRDefault="00442BF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442BFD" w:rsidRPr="00091D6D" w:rsidRDefault="00442BF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42BF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442BF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42BF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42BF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442BF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42BFD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442BFD" w:rsidRPr="004B6304" w:rsidRDefault="00442BF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4B6304" w:rsidRDefault="00442BF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442BFD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442BFD" w:rsidRPr="00091D6D" w:rsidRDefault="00442BF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442BFD" w:rsidRPr="00091D6D" w:rsidRDefault="00442BFD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442BFD" w:rsidRPr="00091D6D" w:rsidRDefault="00442BFD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442BFD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442BFD" w:rsidRDefault="00442BF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442BFD" w:rsidRPr="00091D6D" w:rsidRDefault="00442BFD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442BF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442BF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42BF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442BF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442BF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442BFD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442BFD" w:rsidRPr="004B6304" w:rsidRDefault="00442BF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4B6304" w:rsidRDefault="00442BF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442BFD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Default="00442BFD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42BFD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Default="00442BFD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42BFD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Default="00442BFD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42BFD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Default="00442BFD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42BFD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2BFD" w:rsidRDefault="00442BFD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442BFD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42BFD" w:rsidRPr="00DA4352" w:rsidRDefault="00442BF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442BFD" w:rsidRPr="00DA4352" w:rsidRDefault="00442BF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442BFD" w:rsidRPr="00DA4352" w:rsidRDefault="00442BF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42BFD" w:rsidRPr="00DA4352" w:rsidRDefault="00442BF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42BFD" w:rsidRPr="00DA4352" w:rsidRDefault="00442BFD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42BFD" w:rsidRPr="00DA4352" w:rsidRDefault="00442BFD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42BFD" w:rsidRPr="00DA4352" w:rsidRDefault="00442BFD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42BFD" w:rsidRPr="00DA4352" w:rsidRDefault="00442BF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442BFD" w:rsidRPr="00DA4352" w:rsidRDefault="00442BFD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442BFD" w:rsidRPr="00DA4352" w:rsidRDefault="00442BFD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442BFD" w:rsidRPr="00091D6D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442BFD" w:rsidRPr="00DA4352" w:rsidRDefault="00442BF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442BFD" w:rsidRPr="00DA4352" w:rsidRDefault="00442BF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442BFD" w:rsidRPr="00DA4352" w:rsidRDefault="00442BFD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442BFD" w:rsidRPr="00DA4352" w:rsidRDefault="00442BFD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442BFD" w:rsidRPr="00DA4352" w:rsidRDefault="00442BFD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442BFD" w:rsidRPr="00DA4352" w:rsidRDefault="00442BFD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442BFD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442BFD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442BF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442BF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442BFD" w:rsidRPr="004B6304" w:rsidRDefault="00442BF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442BFD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442BF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442BFD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42BFD" w:rsidRPr="00DA4352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442BFD" w:rsidRPr="00DA4352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442BFD" w:rsidRPr="00DA4352" w:rsidRDefault="00442BF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442BFD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442BFD" w:rsidRPr="00DA4352" w:rsidRDefault="00442BF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442BFD" w:rsidRPr="00DA4352" w:rsidRDefault="00442BF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442BFD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442BFD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442BFD" w:rsidRPr="004B6304" w:rsidRDefault="00442BF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442BFD" w:rsidRPr="004B6304" w:rsidRDefault="00442BF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442BFD" w:rsidRPr="00DA4352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442BFD" w:rsidRPr="00DA4352" w:rsidRDefault="00442BFD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442BFD" w:rsidRPr="00DA4352" w:rsidRDefault="00442BF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442BFD" w:rsidRPr="00DA4352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442BFD" w:rsidRPr="00DA4352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442BFD" w:rsidRPr="00DA4352" w:rsidRDefault="00442BF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442BFD" w:rsidRPr="00DA4352" w:rsidRDefault="00442BFD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442BFD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442BFD" w:rsidRPr="00091D6D" w:rsidRDefault="00442BFD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442BFD" w:rsidRPr="00091D6D" w:rsidRDefault="00442BFD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442BFD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Default="00442BFD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442BFD" w:rsidRPr="004B6304" w:rsidRDefault="00442BFD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442BFD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442BFD" w:rsidRPr="00091D6D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42BFD" w:rsidRPr="001722DB" w:rsidRDefault="00442BFD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442BFD" w:rsidRPr="00AD5BD3" w:rsidRDefault="00442BFD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442BFD" w:rsidRPr="00AD5BD3" w:rsidRDefault="00442BFD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442BFD" w:rsidRPr="00AD5BD3" w:rsidRDefault="00442BFD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442BFD" w:rsidRPr="0076227E" w:rsidRDefault="00442BFD" w:rsidP="00421890">
      <w:pPr>
        <w:spacing w:after="62"/>
      </w:pPr>
    </w:p>
    <w:p w:rsidR="00442BFD" w:rsidRPr="00091D6D" w:rsidRDefault="00442BFD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</w:t>
      </w:r>
      <w:r>
        <w:rPr>
          <w:rFonts w:ascii="Arial Narrow" w:hAnsi="Arial Narrow"/>
          <w:color w:val="000000"/>
          <w:sz w:val="22"/>
          <w:szCs w:val="22"/>
          <w:lang w:val="mk-MK"/>
        </w:rPr>
        <w:t>Кавадарци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_________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442BFD" w:rsidRPr="00AF6997" w:rsidRDefault="00442BFD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28.02.2018__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442BFD" w:rsidRPr="00091D6D" w:rsidRDefault="00442BFD" w:rsidP="00421890">
      <w:pPr>
        <w:spacing w:after="62"/>
        <w:rPr>
          <w:lang w:val="mk-MK"/>
        </w:rPr>
      </w:pPr>
    </w:p>
    <w:sectPr w:rsidR="00442BFD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Heavy Heap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F57"/>
    <w:rsid w:val="00023FED"/>
    <w:rsid w:val="000546FC"/>
    <w:rsid w:val="00065B07"/>
    <w:rsid w:val="0008307F"/>
    <w:rsid w:val="00091D6D"/>
    <w:rsid w:val="00095BB8"/>
    <w:rsid w:val="000E56C6"/>
    <w:rsid w:val="000E5B3F"/>
    <w:rsid w:val="00103033"/>
    <w:rsid w:val="001722DB"/>
    <w:rsid w:val="00184ED4"/>
    <w:rsid w:val="001B6F9F"/>
    <w:rsid w:val="001C1176"/>
    <w:rsid w:val="001F7776"/>
    <w:rsid w:val="002518B0"/>
    <w:rsid w:val="002A0AB6"/>
    <w:rsid w:val="002C2665"/>
    <w:rsid w:val="002E208F"/>
    <w:rsid w:val="0030085F"/>
    <w:rsid w:val="00322A95"/>
    <w:rsid w:val="003A1FC6"/>
    <w:rsid w:val="003A5333"/>
    <w:rsid w:val="003D2BDE"/>
    <w:rsid w:val="00412B87"/>
    <w:rsid w:val="004139D3"/>
    <w:rsid w:val="00421890"/>
    <w:rsid w:val="00442BFD"/>
    <w:rsid w:val="00455040"/>
    <w:rsid w:val="004B6304"/>
    <w:rsid w:val="004F2C86"/>
    <w:rsid w:val="005135B8"/>
    <w:rsid w:val="0054198E"/>
    <w:rsid w:val="00546FFE"/>
    <w:rsid w:val="005746B4"/>
    <w:rsid w:val="00574C54"/>
    <w:rsid w:val="005A0F3B"/>
    <w:rsid w:val="005C4DE2"/>
    <w:rsid w:val="005C581B"/>
    <w:rsid w:val="00676D43"/>
    <w:rsid w:val="006A409E"/>
    <w:rsid w:val="006C5A67"/>
    <w:rsid w:val="006F4D3F"/>
    <w:rsid w:val="00705258"/>
    <w:rsid w:val="00724CB0"/>
    <w:rsid w:val="0076227E"/>
    <w:rsid w:val="0077647F"/>
    <w:rsid w:val="00795F57"/>
    <w:rsid w:val="007D04AA"/>
    <w:rsid w:val="007D3B2E"/>
    <w:rsid w:val="00821148"/>
    <w:rsid w:val="0085580D"/>
    <w:rsid w:val="008B1917"/>
    <w:rsid w:val="008D2B2F"/>
    <w:rsid w:val="00917277"/>
    <w:rsid w:val="00976211"/>
    <w:rsid w:val="00A06E8E"/>
    <w:rsid w:val="00A46B82"/>
    <w:rsid w:val="00A615EC"/>
    <w:rsid w:val="00AA0C3E"/>
    <w:rsid w:val="00AD5BD3"/>
    <w:rsid w:val="00AD7794"/>
    <w:rsid w:val="00AF6997"/>
    <w:rsid w:val="00B22DF6"/>
    <w:rsid w:val="00B37301"/>
    <w:rsid w:val="00B90697"/>
    <w:rsid w:val="00C366D4"/>
    <w:rsid w:val="00C6041D"/>
    <w:rsid w:val="00C71315"/>
    <w:rsid w:val="00CB22DA"/>
    <w:rsid w:val="00CD2FE9"/>
    <w:rsid w:val="00D27CF3"/>
    <w:rsid w:val="00D5688F"/>
    <w:rsid w:val="00D6699F"/>
    <w:rsid w:val="00D91ED5"/>
    <w:rsid w:val="00DA4352"/>
    <w:rsid w:val="00E1749D"/>
    <w:rsid w:val="00E56D2F"/>
    <w:rsid w:val="00E66266"/>
    <w:rsid w:val="00EA2C5C"/>
    <w:rsid w:val="00ED77F6"/>
    <w:rsid w:val="00F12CB9"/>
    <w:rsid w:val="00F20973"/>
    <w:rsid w:val="00F63461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6FC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0546FC"/>
  </w:style>
  <w:style w:type="character" w:customStyle="1" w:styleId="WW-Absatz-Standardschriftart">
    <w:name w:val="WW-Absatz-Standardschriftart"/>
    <w:uiPriority w:val="99"/>
    <w:rsid w:val="000546FC"/>
  </w:style>
  <w:style w:type="character" w:customStyle="1" w:styleId="WW-Absatz-Standardschriftart1">
    <w:name w:val="WW-Absatz-Standardschriftart1"/>
    <w:uiPriority w:val="99"/>
    <w:rsid w:val="000546FC"/>
  </w:style>
  <w:style w:type="character" w:customStyle="1" w:styleId="WW8Num1z0">
    <w:name w:val="WW8Num1z0"/>
    <w:uiPriority w:val="99"/>
    <w:rsid w:val="000546FC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0546FC"/>
  </w:style>
  <w:style w:type="character" w:customStyle="1" w:styleId="RTFNum21">
    <w:name w:val="RTF_Num 2 1"/>
    <w:uiPriority w:val="99"/>
    <w:rsid w:val="000546FC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0546FC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0546FC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0546FC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0546FC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0546FC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0546FC"/>
  </w:style>
  <w:style w:type="paragraph" w:customStyle="1" w:styleId="Heading">
    <w:name w:val="Heading"/>
    <w:basedOn w:val="Normal"/>
    <w:next w:val="BodyText"/>
    <w:uiPriority w:val="99"/>
    <w:rsid w:val="000546FC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0546F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06E8E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0546FC"/>
    <w:rPr>
      <w:rFonts w:cs="Tahoma"/>
    </w:rPr>
  </w:style>
  <w:style w:type="paragraph" w:styleId="Caption">
    <w:name w:val="caption"/>
    <w:basedOn w:val="Normal"/>
    <w:uiPriority w:val="99"/>
    <w:qFormat/>
    <w:rsid w:val="000546F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0546FC"/>
    <w:rPr>
      <w:rFonts w:cs="Tahoma"/>
    </w:rPr>
  </w:style>
  <w:style w:type="paragraph" w:customStyle="1" w:styleId="Caption1">
    <w:name w:val="Caption1"/>
    <w:basedOn w:val="Normal"/>
    <w:uiPriority w:val="99"/>
    <w:rsid w:val="000546FC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0546FC"/>
    <w:pPr>
      <w:keepNext/>
      <w:numPr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0546FC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0546FC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06E8E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0546FC"/>
  </w:style>
  <w:style w:type="paragraph" w:customStyle="1" w:styleId="TableHeading">
    <w:name w:val="Table Heading"/>
    <w:basedOn w:val="TableContents"/>
    <w:uiPriority w:val="99"/>
    <w:rsid w:val="000546F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3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7</Pages>
  <Words>1212</Words>
  <Characters>6912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zoricaan</dc:creator>
  <cp:keywords/>
  <dc:description/>
  <cp:lastModifiedBy>Windows</cp:lastModifiedBy>
  <cp:revision>13</cp:revision>
  <cp:lastPrinted>2013-02-22T09:27:00Z</cp:lastPrinted>
  <dcterms:created xsi:type="dcterms:W3CDTF">2013-01-15T09:26:00Z</dcterms:created>
  <dcterms:modified xsi:type="dcterms:W3CDTF">2018-01-22T19:00:00Z</dcterms:modified>
</cp:coreProperties>
</file>